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1F30A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MARYON,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5758A12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E9A4D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23391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senior, of Watford(q.v.), and his wife, Christian(q.v.).  </w:t>
      </w:r>
    </w:p>
    <w:p w14:paraId="0C713957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6EB17527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83C00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5295F4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Sep.1431</w:t>
      </w:r>
      <w:r>
        <w:rPr>
          <w:rFonts w:ascii="Times New Roman" w:hAnsi="Times New Roman" w:cs="Times New Roman"/>
          <w:sz w:val="24"/>
          <w:szCs w:val="24"/>
        </w:rPr>
        <w:tab/>
        <w:t>His father made him a joint executor of his Will.   (ibid.)</w:t>
      </w:r>
    </w:p>
    <w:p w14:paraId="2B4F9632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1CD03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62C58E" w14:textId="77777777" w:rsidR="00542917" w:rsidRDefault="00542917" w:rsidP="00542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68C07330" w14:textId="77777777" w:rsidR="00BA00AB" w:rsidRPr="00542917" w:rsidRDefault="00BA00AB" w:rsidP="00542917"/>
    <w:sectPr w:rsidR="00BA00AB" w:rsidRPr="005429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F1DB" w14:textId="77777777" w:rsidR="00542917" w:rsidRDefault="00542917" w:rsidP="009139A6">
      <w:r>
        <w:separator/>
      </w:r>
    </w:p>
  </w:endnote>
  <w:endnote w:type="continuationSeparator" w:id="0">
    <w:p w14:paraId="0AB158F1" w14:textId="77777777" w:rsidR="00542917" w:rsidRDefault="005429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220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F13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92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DDE4" w14:textId="77777777" w:rsidR="00542917" w:rsidRDefault="00542917" w:rsidP="009139A6">
      <w:r>
        <w:separator/>
      </w:r>
    </w:p>
  </w:footnote>
  <w:footnote w:type="continuationSeparator" w:id="0">
    <w:p w14:paraId="251A2EAD" w14:textId="77777777" w:rsidR="00542917" w:rsidRDefault="005429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18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30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0C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17"/>
    <w:rsid w:val="000666E0"/>
    <w:rsid w:val="002510B7"/>
    <w:rsid w:val="0054291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6285"/>
  <w15:chartTrackingRefBased/>
  <w15:docId w15:val="{BE263AAC-ECA8-4B73-A508-046FED9C2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2022-04-09T19:30:00Z</dcterms:created>
  <dcterms:modified xsi:type="dcterms:W3CDTF">2022-04-09T19:31:00Z</dcterms:modified>
</cp:coreProperties>
</file>